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21A4" w:rsidRDefault="002321A4" w:rsidP="002321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THRYNG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2321A4" w:rsidRDefault="002321A4" w:rsidP="002321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Wilton, Wiltshire. Barber.</w:t>
      </w:r>
    </w:p>
    <w:p w:rsidR="002321A4" w:rsidRDefault="002321A4" w:rsidP="002321A4">
      <w:pPr>
        <w:rPr>
          <w:rFonts w:ascii="Times New Roman" w:hAnsi="Times New Roman" w:cs="Times New Roman"/>
        </w:rPr>
      </w:pPr>
    </w:p>
    <w:p w:rsidR="002321A4" w:rsidRDefault="002321A4" w:rsidP="002321A4">
      <w:pPr>
        <w:rPr>
          <w:rFonts w:ascii="Times New Roman" w:hAnsi="Times New Roman" w:cs="Times New Roman"/>
        </w:rPr>
      </w:pPr>
    </w:p>
    <w:p w:rsidR="002321A4" w:rsidRDefault="002321A4" w:rsidP="002321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Hamersmyth</w:t>
      </w:r>
      <w:proofErr w:type="spellEnd"/>
      <w:r>
        <w:rPr>
          <w:rFonts w:ascii="Times New Roman" w:hAnsi="Times New Roman" w:cs="Times New Roman"/>
        </w:rPr>
        <w:t>(q.v.) brought a plaint of debt against him, William</w:t>
      </w:r>
    </w:p>
    <w:p w:rsidR="002321A4" w:rsidRDefault="002321A4" w:rsidP="002321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Hore</w:t>
      </w:r>
      <w:proofErr w:type="spellEnd"/>
      <w:r>
        <w:rPr>
          <w:rFonts w:ascii="Times New Roman" w:hAnsi="Times New Roman" w:cs="Times New Roman"/>
        </w:rPr>
        <w:t xml:space="preserve"> of Salisbury(q.v.), Thomas Foxe of Salisbury(q.v.), Richard</w:t>
      </w:r>
    </w:p>
    <w:p w:rsidR="002321A4" w:rsidRDefault="002321A4" w:rsidP="002321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Marchall</w:t>
      </w:r>
      <w:proofErr w:type="spellEnd"/>
      <w:r>
        <w:rPr>
          <w:rFonts w:ascii="Times New Roman" w:hAnsi="Times New Roman" w:cs="Times New Roman"/>
        </w:rPr>
        <w:t xml:space="preserve"> of Salisbury(q.v.) and Thomas </w:t>
      </w:r>
      <w:proofErr w:type="spellStart"/>
      <w:r>
        <w:rPr>
          <w:rFonts w:ascii="Times New Roman" w:hAnsi="Times New Roman" w:cs="Times New Roman"/>
        </w:rPr>
        <w:t>Danyell</w:t>
      </w:r>
      <w:proofErr w:type="spellEnd"/>
      <w:r>
        <w:rPr>
          <w:rFonts w:ascii="Times New Roman" w:hAnsi="Times New Roman" w:cs="Times New Roman"/>
        </w:rPr>
        <w:t xml:space="preserve"> of London, dyer(q.v.).</w:t>
      </w:r>
    </w:p>
    <w:p w:rsidR="002321A4" w:rsidRDefault="002321A4" w:rsidP="002321A4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85663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2321A4" w:rsidRDefault="002321A4" w:rsidP="002321A4">
      <w:pPr>
        <w:rPr>
          <w:rFonts w:ascii="Times New Roman" w:hAnsi="Times New Roman" w:cs="Times New Roman"/>
        </w:rPr>
      </w:pPr>
    </w:p>
    <w:p w:rsidR="002321A4" w:rsidRDefault="002321A4" w:rsidP="002321A4">
      <w:pPr>
        <w:rPr>
          <w:rFonts w:ascii="Times New Roman" w:hAnsi="Times New Roman" w:cs="Times New Roman"/>
        </w:rPr>
      </w:pPr>
    </w:p>
    <w:p w:rsidR="002321A4" w:rsidRDefault="002321A4" w:rsidP="002321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 December 2017</w:t>
      </w:r>
    </w:p>
    <w:p w:rsidR="006B2F86" w:rsidRPr="00E71FC3" w:rsidRDefault="002321A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21A4" w:rsidRDefault="002321A4" w:rsidP="00E71FC3">
      <w:r>
        <w:separator/>
      </w:r>
    </w:p>
  </w:endnote>
  <w:endnote w:type="continuationSeparator" w:id="0">
    <w:p w:rsidR="002321A4" w:rsidRDefault="002321A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21A4" w:rsidRDefault="002321A4" w:rsidP="00E71FC3">
      <w:r>
        <w:separator/>
      </w:r>
    </w:p>
  </w:footnote>
  <w:footnote w:type="continuationSeparator" w:id="0">
    <w:p w:rsidR="002321A4" w:rsidRDefault="002321A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1A4"/>
    <w:rsid w:val="001A7C09"/>
    <w:rsid w:val="002321A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F7433C-BAD1-4FB8-B7FC-5725F4468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21A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321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2018-01-01T19:20:00Z</dcterms:created>
  <dcterms:modified xsi:type="dcterms:W3CDTF">2018-01-01T19:21:00Z</dcterms:modified>
</cp:coreProperties>
</file>